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333" w:rsidRDefault="00665333" w:rsidP="009630E1">
      <w:pPr>
        <w:sectPr w:rsidR="00665333" w:rsidSect="006122D6">
          <w:footerReference w:type="even" r:id="rId6"/>
          <w:footerReference w:type="default" r:id="rId7"/>
          <w:type w:val="continuous"/>
          <w:pgSz w:w="11906" w:h="16838" w:code="9"/>
          <w:pgMar w:top="1440" w:right="1440" w:bottom="1440" w:left="2268" w:header="709" w:footer="709" w:gutter="0"/>
          <w:cols w:space="708"/>
          <w:titlePg/>
          <w:docGrid w:linePitch="360"/>
        </w:sectPr>
      </w:pPr>
    </w:p>
    <w:p w:rsidR="00665333" w:rsidRDefault="00665333" w:rsidP="009630E1">
      <w:pPr>
        <w:sectPr w:rsidR="00665333" w:rsidSect="006122D6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6" w:h="16838" w:code="9"/>
          <w:pgMar w:top="1440" w:right="1440" w:bottom="1440" w:left="2268" w:header="709" w:footer="709" w:gutter="0"/>
          <w:cols w:space="708"/>
          <w:titlePg/>
          <w:docGrid w:linePitch="360"/>
        </w:sectPr>
      </w:pPr>
      <w:subDoc r:id="rId12"/>
    </w:p>
    <w:p w:rsidR="00665333" w:rsidRDefault="00665333" w:rsidP="009630E1">
      <w:pPr>
        <w:sectPr w:rsidR="00665333" w:rsidSect="006122D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 w:code="9"/>
          <w:pgMar w:top="1440" w:right="1440" w:bottom="1440" w:left="2268" w:header="709" w:footer="709" w:gutter="0"/>
          <w:cols w:space="708"/>
          <w:titlePg/>
          <w:docGrid w:linePitch="360"/>
        </w:sectPr>
      </w:pPr>
      <w:subDoc r:id="rId19"/>
    </w:p>
    <w:p w:rsidR="00665333" w:rsidRDefault="00665333" w:rsidP="009630E1">
      <w:pPr>
        <w:sectPr w:rsidR="00665333" w:rsidSect="006122D6">
          <w:headerReference w:type="default" r:id="rId20"/>
          <w:footerReference w:type="default" r:id="rId21"/>
          <w:type w:val="continuous"/>
          <w:pgSz w:w="11906" w:h="16838" w:code="9"/>
          <w:pgMar w:top="1440" w:right="1440" w:bottom="1440" w:left="2268" w:header="709" w:footer="709" w:gutter="0"/>
          <w:cols w:space="708"/>
          <w:titlePg/>
          <w:docGrid w:linePitch="360"/>
        </w:sectPr>
      </w:pPr>
      <w:subDoc r:id="rId22"/>
    </w:p>
    <w:p w:rsidR="00665333" w:rsidRDefault="00665333" w:rsidP="009630E1">
      <w:pPr>
        <w:sectPr w:rsidR="00665333" w:rsidSect="006122D6">
          <w:headerReference w:type="default" r:id="rId23"/>
          <w:footerReference w:type="default" r:id="rId24"/>
          <w:type w:val="continuous"/>
          <w:pgSz w:w="11906" w:h="16838" w:code="9"/>
          <w:pgMar w:top="1440" w:right="1440" w:bottom="1440" w:left="2268" w:header="709" w:footer="709" w:gutter="0"/>
          <w:cols w:space="708"/>
          <w:titlePg/>
          <w:docGrid w:linePitch="360"/>
        </w:sectPr>
      </w:pPr>
      <w:subDoc r:id="rId25"/>
    </w:p>
    <w:p w:rsidR="00665333" w:rsidRDefault="00665333" w:rsidP="003E3DAE">
      <w:subDoc r:id="rId26"/>
      <w:r>
        <w:t>&lt;&lt;Paste any subsequent chapters&gt;&gt;</w:t>
      </w:r>
    </w:p>
    <w:sectPr w:rsidR="00665333" w:rsidSect="006122D6">
      <w:headerReference w:type="default" r:id="rId27"/>
      <w:footerReference w:type="default" r:id="rId28"/>
      <w:type w:val="continuous"/>
      <w:pgSz w:w="11906" w:h="16838" w:code="9"/>
      <w:pgMar w:top="1440" w:right="1440" w:bottom="1440" w:left="226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810" w:rsidRDefault="00E34810" w:rsidP="00AB3014">
    <w:pPr>
      <w:pStyle w:val="Footer"/>
      <w:jc w:val="left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2182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630E1" w:rsidRDefault="009630E1">
        <w:pPr>
          <w:pStyle w:val="Footer"/>
          <w:jc w:val="right"/>
        </w:pPr>
        <w:r>
          <w:pict>
            <v:rect id="_x0000_i1066" style="width:451.3pt;height:2pt" o:hralign="center" o:hrstd="t" o:hrnoshade="t" o:hr="t" fillcolor="#0070c0" stroked="f"/>
          </w:pict>
        </w:r>
      </w:p>
      <w:p w:rsidR="009630E1" w:rsidRDefault="009630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9630E1" w:rsidRDefault="009630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844" w:rsidRDefault="00D80844">
    <w:pPr>
      <w:pStyle w:val="Footer"/>
      <w:jc w:val="right"/>
    </w:pPr>
  </w:p>
  <w:p w:rsidR="00D80844" w:rsidRDefault="00D8084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0E1" w:rsidRDefault="009630E1">
    <w:pPr>
      <w:pStyle w:val="Footer"/>
    </w:pPr>
    <w:r>
      <w:pict>
        <v:rect id="_x0000_i1035" style="width:409.9pt;height:2pt" o:hralign="center" o:hrstd="t" o:hrnoshade="t" o:hr="t" fillcolor="black [3213]" stroked="f"/>
      </w:pict>
    </w:r>
  </w:p>
  <w:p w:rsidR="009630E1" w:rsidRDefault="009630E1" w:rsidP="00AB3014">
    <w:pPr>
      <w:pStyle w:val="Footer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vi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73763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630E1" w:rsidRDefault="009630E1">
        <w:pPr>
          <w:pStyle w:val="Footer"/>
          <w:jc w:val="right"/>
        </w:pPr>
        <w:r>
          <w:pict>
            <v:rect id="_x0000_i1036" style="width:409.9pt;height:2pt" o:hralign="center" o:hrstd="t" o:hrnoshade="t" o:hr="t" fillcolor="black [3213]" stroked="f"/>
          </w:pict>
        </w:r>
      </w:p>
      <w:p w:rsidR="009630E1" w:rsidRDefault="009630E1" w:rsidP="00AB301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vii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7322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630E1" w:rsidRDefault="009630E1" w:rsidP="00E16635">
        <w:pPr>
          <w:pStyle w:val="Footer"/>
          <w:jc w:val="right"/>
        </w:pPr>
        <w:r>
          <w:pict>
            <v:rect id="_x0000_i1039" style="width:409.9pt;height:2pt" o:hralign="center" o:hrstd="t" o:hrnoshade="t" o:hr="t" fillcolor="#ffc000" stroked="f"/>
          </w:pict>
        </w:r>
      </w:p>
      <w:p w:rsidR="009630E1" w:rsidRDefault="009630E1" w:rsidP="00E16635">
        <w:pPr>
          <w:pStyle w:val="Footer"/>
          <w:jc w:val="lef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630E1" w:rsidRDefault="009630E1" w:rsidP="00E16635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8446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630E1" w:rsidRDefault="009630E1">
        <w:pPr>
          <w:pStyle w:val="Footer"/>
          <w:jc w:val="right"/>
        </w:pPr>
        <w:r>
          <w:pict>
            <v:rect id="_x0000_i1040" style="width:409.9pt;height:2pt" o:hralign="center" o:hrstd="t" o:hrnoshade="t" o:hr="t" fillcolor="#ffc000" stroked="f"/>
          </w:pict>
        </w:r>
      </w:p>
      <w:p w:rsidR="009630E1" w:rsidRDefault="009630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630E1" w:rsidRDefault="009630E1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01781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630E1" w:rsidRDefault="009630E1" w:rsidP="00E16635">
        <w:pPr>
          <w:pStyle w:val="Footer"/>
          <w:jc w:val="right"/>
        </w:pPr>
        <w:r>
          <w:pict>
            <v:rect id="_x0000_i1042" style="width:409.9pt;height:2pt" o:hralign="center" o:hrstd="t" o:hrnoshade="t" o:hr="t" fillcolor="#ffc000" stroked="f"/>
          </w:pict>
        </w:r>
      </w:p>
      <w:p w:rsidR="009630E1" w:rsidRDefault="009630E1" w:rsidP="00E166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630E1" w:rsidRDefault="009630E1" w:rsidP="00E16635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58062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630E1" w:rsidRDefault="009630E1">
        <w:pPr>
          <w:pStyle w:val="Footer"/>
          <w:jc w:val="right"/>
        </w:pPr>
        <w:r>
          <w:pict>
            <v:rect id="_x0000_i1050" style="width:451.3pt;height:2pt" o:hralign="center" o:hrstd="t" o:hrnoshade="t" o:hr="t" fillcolor="#0070c0" stroked="f"/>
          </w:pict>
        </w:r>
      </w:p>
      <w:p w:rsidR="009630E1" w:rsidRDefault="009630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9630E1" w:rsidRDefault="009630E1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43966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630E1" w:rsidRDefault="009630E1">
        <w:pPr>
          <w:pStyle w:val="Footer"/>
          <w:jc w:val="right"/>
        </w:pPr>
        <w:r>
          <w:pict>
            <v:rect id="_x0000_i1058" style="width:451.3pt;height:2pt" o:hralign="center" o:hrstd="t" o:hrnoshade="t" o:hr="t" fillcolor="#0070c0" stroked="f"/>
          </w:pict>
        </w:r>
      </w:p>
      <w:p w:rsidR="009630E1" w:rsidRDefault="009630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9630E1" w:rsidRDefault="009630E1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0E1" w:rsidRDefault="009630E1">
    <w:pPr>
      <w:pStyle w:val="Header"/>
    </w:pPr>
  </w:p>
  <w:p w:rsidR="009630E1" w:rsidRDefault="009630E1">
    <w:pPr>
      <w:pStyle w:val="Header"/>
    </w:pPr>
    <w:r>
      <w:pict>
        <v:rect id="_x0000_i1033" style="width:409.9pt;height:2pt;mso-position-vertical:absolute" o:hralign="center" o:hrstd="t" o:hrnoshade="t" o:hr="t" fillcolor="black [3213]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0E1" w:rsidRDefault="009630E1">
    <w:pPr>
      <w:pStyle w:val="Header"/>
    </w:pPr>
  </w:p>
  <w:p w:rsidR="009630E1" w:rsidRDefault="009630E1">
    <w:pPr>
      <w:pStyle w:val="Header"/>
    </w:pPr>
    <w:r>
      <w:pict>
        <v:rect id="_x0000_i1034" style="width:409.9pt;height:2pt" o:hralign="center" o:hrstd="t" o:hrnoshade="t" o:hr="t" fillcolor="black [3213]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0E1" w:rsidRDefault="009630E1" w:rsidP="00E16635">
    <w:pPr>
      <w:pStyle w:val="Header"/>
      <w:rPr>
        <w:noProof/>
      </w:rPr>
    </w:pPr>
    <w:fldSimple w:instr=" STYLEREF  &quot;Heading 1&quot;  \* MERGEFORMAT ">
      <w:r>
        <w:rPr>
          <w:noProof/>
        </w:rPr>
        <w:t>Introduction</w:t>
      </w:r>
    </w:fldSimple>
  </w:p>
  <w:p w:rsidR="009630E1" w:rsidRDefault="009630E1" w:rsidP="00E16635">
    <w:pPr>
      <w:pStyle w:val="Header"/>
    </w:pPr>
    <w:r>
      <w:pict>
        <v:rect id="_x0000_i1037" style="width:409.9pt;height:2pt;mso-position-vertical:absolute" o:hralign="center" o:hrstd="t" o:hrnoshade="t" o:hr="t" fillcolor="#ffc000" stroked="f"/>
      </w:pict>
    </w:r>
  </w:p>
  <w:p w:rsidR="009630E1" w:rsidRDefault="009630E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0E1" w:rsidRDefault="009630E1">
    <w:pPr>
      <w:pStyle w:val="Header"/>
      <w:rPr>
        <w:noProof/>
      </w:rPr>
    </w:pPr>
    <w:fldSimple w:instr=" STYLEREF  &quot;Heading 1&quot;  \* MERGEFORMAT ">
      <w:r>
        <w:rPr>
          <w:noProof/>
        </w:rPr>
        <w:t>Introduction</w:t>
      </w:r>
    </w:fldSimple>
  </w:p>
  <w:p w:rsidR="009630E1" w:rsidRDefault="009630E1">
    <w:pPr>
      <w:pStyle w:val="Header"/>
    </w:pPr>
    <w:r>
      <w:pict>
        <v:rect id="_x0000_i1038" style="width:409.9pt;height:2pt;mso-position-vertical:absolute" o:hralign="center" o:hrstd="t" o:hrnoshade="t" o:hr="t" fillcolor="#ffc000" stroked="f"/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0E1" w:rsidRDefault="009630E1">
    <w:pPr>
      <w:pStyle w:val="Header"/>
    </w:pPr>
  </w:p>
  <w:p w:rsidR="009630E1" w:rsidRDefault="009630E1">
    <w:pPr>
      <w:pStyle w:val="Header"/>
    </w:pPr>
    <w:r>
      <w:pict>
        <v:rect id="_x0000_i1041" style="width:409.9pt;height:2pt;mso-position-vertical:absolute" o:hralign="center" o:hrstd="t" o:hrnoshade="t" o:hr="t" fillcolor="#ffc000" stroked="f"/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0E1" w:rsidRDefault="009630E1">
    <w:pPr>
      <w:pStyle w:val="Header"/>
      <w:rPr>
        <w:noProof/>
      </w:rPr>
    </w:pPr>
    <w:fldSimple w:instr=" STYLEREF  &quot;Heading 1&quot;  \* MERGEFORMAT ">
      <w:r>
        <w:rPr>
          <w:noProof/>
        </w:rPr>
        <w:t>&lt;&lt;Chapter Title&gt;&gt;</w:t>
      </w:r>
    </w:fldSimple>
  </w:p>
  <w:p w:rsidR="009630E1" w:rsidRDefault="009630E1">
    <w:pPr>
      <w:pStyle w:val="Header"/>
    </w:pPr>
    <w:r>
      <w:pict>
        <v:rect id="_x0000_i1049" style="width:451.3pt;height:2pt" o:hralign="center" o:hrstd="t" o:hrnoshade="t" o:hr="t" fillcolor="#0070c0" stroked="f"/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0E1" w:rsidRDefault="009630E1">
    <w:pPr>
      <w:pStyle w:val="Header"/>
      <w:rPr>
        <w:noProof/>
      </w:rPr>
    </w:pPr>
    <w:fldSimple w:instr=" STYLEREF  &quot;Heading 1&quot;  \* MERGEFORMAT ">
      <w:r>
        <w:rPr>
          <w:noProof/>
        </w:rPr>
        <w:t>&lt;&lt;Chapter Title&gt;&gt;</w:t>
      </w:r>
    </w:fldSimple>
  </w:p>
  <w:p w:rsidR="009630E1" w:rsidRDefault="009630E1">
    <w:pPr>
      <w:pStyle w:val="Header"/>
    </w:pPr>
    <w:r>
      <w:pict>
        <v:rect id="_x0000_i1057" style="width:451.3pt;height:2pt" o:hralign="center" o:hrstd="t" o:hrnoshade="t" o:hr="t" fillcolor="#0070c0" stroked="f"/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0E1" w:rsidRDefault="009630E1">
    <w:pPr>
      <w:pStyle w:val="Header"/>
      <w:rPr>
        <w:noProof/>
      </w:rPr>
    </w:pPr>
    <w:fldSimple w:instr=" STYLEREF  &quot;Heading 1&quot;  \* MERGEFORMAT ">
      <w:r>
        <w:rPr>
          <w:noProof/>
        </w:rPr>
        <w:t>&lt;&lt;Chapter Title&gt;&gt;</w:t>
      </w:r>
    </w:fldSimple>
  </w:p>
  <w:p w:rsidR="009630E1" w:rsidRDefault="009630E1">
    <w:pPr>
      <w:pStyle w:val="Header"/>
    </w:pPr>
    <w:r>
      <w:pict>
        <v:rect id="_x0000_i1065" style="width:451.3pt;height:2pt" o:hralign="center" o:hrstd="t" o:hrnoshade="t" o:hr="t" fillcolor="#0070c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A7ECF"/>
    <w:multiLevelType w:val="hybridMultilevel"/>
    <w:tmpl w:val="36F48A00"/>
    <w:lvl w:ilvl="0" w:tplc="0809000F">
      <w:start w:val="1"/>
      <w:numFmt w:val="decimal"/>
      <w:lvlText w:val="%1."/>
      <w:lvlJc w:val="left"/>
      <w:pPr>
        <w:ind w:left="726" w:hanging="360"/>
      </w:pPr>
    </w:lvl>
    <w:lvl w:ilvl="1" w:tplc="08090019">
      <w:start w:val="1"/>
      <w:numFmt w:val="lowerLetter"/>
      <w:lvlText w:val="%2."/>
      <w:lvlJc w:val="left"/>
      <w:pPr>
        <w:ind w:left="1446" w:hanging="360"/>
      </w:pPr>
    </w:lvl>
    <w:lvl w:ilvl="2" w:tplc="0809001B">
      <w:start w:val="1"/>
      <w:numFmt w:val="lowerRoman"/>
      <w:lvlText w:val="%3."/>
      <w:lvlJc w:val="right"/>
      <w:pPr>
        <w:ind w:left="2166" w:hanging="180"/>
      </w:pPr>
    </w:lvl>
    <w:lvl w:ilvl="3" w:tplc="0809000F">
      <w:start w:val="1"/>
      <w:numFmt w:val="decimal"/>
      <w:lvlText w:val="%4."/>
      <w:lvlJc w:val="left"/>
      <w:pPr>
        <w:ind w:left="2886" w:hanging="360"/>
      </w:pPr>
    </w:lvl>
    <w:lvl w:ilvl="4" w:tplc="08090019">
      <w:start w:val="1"/>
      <w:numFmt w:val="lowerLetter"/>
      <w:lvlText w:val="%5."/>
      <w:lvlJc w:val="left"/>
      <w:pPr>
        <w:ind w:left="3606" w:hanging="360"/>
      </w:pPr>
    </w:lvl>
    <w:lvl w:ilvl="5" w:tplc="0809001B">
      <w:start w:val="1"/>
      <w:numFmt w:val="lowerRoman"/>
      <w:lvlText w:val="%6."/>
      <w:lvlJc w:val="right"/>
      <w:pPr>
        <w:ind w:left="4326" w:hanging="180"/>
      </w:pPr>
    </w:lvl>
    <w:lvl w:ilvl="6" w:tplc="0809000F">
      <w:start w:val="1"/>
      <w:numFmt w:val="decimal"/>
      <w:lvlText w:val="%7."/>
      <w:lvlJc w:val="left"/>
      <w:pPr>
        <w:ind w:left="5046" w:hanging="360"/>
      </w:pPr>
    </w:lvl>
    <w:lvl w:ilvl="7" w:tplc="08090019">
      <w:start w:val="1"/>
      <w:numFmt w:val="lowerLetter"/>
      <w:lvlText w:val="%8."/>
      <w:lvlJc w:val="left"/>
      <w:pPr>
        <w:ind w:left="5766" w:hanging="360"/>
      </w:pPr>
    </w:lvl>
    <w:lvl w:ilvl="8" w:tplc="0809001B">
      <w:start w:val="1"/>
      <w:numFmt w:val="lowerRoman"/>
      <w:lvlText w:val="%9."/>
      <w:lvlJc w:val="right"/>
      <w:pPr>
        <w:ind w:left="6486" w:hanging="180"/>
      </w:pPr>
    </w:lvl>
  </w:abstractNum>
  <w:abstractNum w:abstractNumId="1" w15:restartNumberingAfterBreak="0">
    <w:nsid w:val="1F332B48"/>
    <w:multiLevelType w:val="hybridMultilevel"/>
    <w:tmpl w:val="3B7447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94612"/>
    <w:multiLevelType w:val="multilevel"/>
    <w:tmpl w:val="371EF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A5A0A83"/>
    <w:multiLevelType w:val="multilevel"/>
    <w:tmpl w:val="38568488"/>
    <w:lvl w:ilvl="0">
      <w:start w:val="1"/>
      <w:numFmt w:val="decimal"/>
      <w:pStyle w:val="Heading1"/>
      <w:suff w:val="space"/>
      <w:lvlText w:val="Chapter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418" w:hanging="1418"/>
      </w:pPr>
      <w:rPr>
        <w:rFonts w:hint="default"/>
        <w:b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FD23651"/>
    <w:multiLevelType w:val="hybridMultilevel"/>
    <w:tmpl w:val="F74A6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04F7B"/>
    <w:multiLevelType w:val="hybridMultilevel"/>
    <w:tmpl w:val="F2508BEC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7E6047C"/>
    <w:multiLevelType w:val="hybridMultilevel"/>
    <w:tmpl w:val="83AA8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739CB"/>
    <w:multiLevelType w:val="hybridMultilevel"/>
    <w:tmpl w:val="9AC4F3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351BE"/>
    <w:multiLevelType w:val="hybridMultilevel"/>
    <w:tmpl w:val="5BB23EF2"/>
    <w:lvl w:ilvl="0" w:tplc="F258C7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B71C35"/>
    <w:multiLevelType w:val="hybridMultilevel"/>
    <w:tmpl w:val="BBE279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DB4994"/>
    <w:multiLevelType w:val="hybridMultilevel"/>
    <w:tmpl w:val="E93C1F74"/>
    <w:lvl w:ilvl="0" w:tplc="F4F0368A">
      <w:start w:val="1"/>
      <w:numFmt w:val="decimal"/>
      <w:lvlText w:val="Chapter %1: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D3FE8"/>
    <w:multiLevelType w:val="hybridMultilevel"/>
    <w:tmpl w:val="E78A1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4254B"/>
    <w:multiLevelType w:val="hybridMultilevel"/>
    <w:tmpl w:val="CB981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3"/>
    <w:lvlOverride w:ilvl="0">
      <w:lvl w:ilvl="0">
        <w:start w:val="1"/>
        <w:numFmt w:val="decimal"/>
        <w:pStyle w:val="Heading1"/>
        <w:suff w:val="space"/>
        <w:lvlText w:val="Chapter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%1.%2."/>
        <w:lvlJc w:val="left"/>
        <w:pPr>
          <w:ind w:left="1418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Heading5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pStyle w:val="Heading6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pStyle w:val="Heading7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pStyle w:val="Heading8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pStyle w:val="Heading9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ttachedTemplate r:id="rId1"/>
  <w:defaultTabStop w:val="720"/>
  <w:evenAndOddHeader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emical 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357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wdpe0ddw90wafbexdxjpx9avpxrz9a5addp9&quot;&gt;Project 2011&lt;record-ids&gt;&lt;item&gt;3&lt;/item&gt;&lt;item&gt;67&lt;/item&gt;&lt;item&gt;103&lt;/item&gt;&lt;item&gt;104&lt;/item&gt;&lt;item&gt;138&lt;/item&gt;&lt;item&gt;173&lt;/item&gt;&lt;item&gt;196&lt;/item&gt;&lt;item&gt;265&lt;/item&gt;&lt;item&gt;268&lt;/item&gt;&lt;item&gt;269&lt;/item&gt;&lt;item&gt;270&lt;/item&gt;&lt;item&gt;271&lt;/item&gt;&lt;item&gt;272&lt;/item&gt;&lt;item&gt;273&lt;/item&gt;&lt;item&gt;274&lt;/item&gt;&lt;item&gt;275&lt;/item&gt;&lt;item&gt;276&lt;/item&gt;&lt;/record-ids&gt;&lt;/item&gt;&lt;/Libraries&gt;"/>
  </w:docVars>
  <w:rsids>
    <w:rsidRoot w:val="009003F7"/>
    <w:rsid w:val="00026FF2"/>
    <w:rsid w:val="0005292F"/>
    <w:rsid w:val="00056E8E"/>
    <w:rsid w:val="000809E0"/>
    <w:rsid w:val="000A5EA0"/>
    <w:rsid w:val="000C12C1"/>
    <w:rsid w:val="000F3837"/>
    <w:rsid w:val="001542AE"/>
    <w:rsid w:val="00173618"/>
    <w:rsid w:val="001919B2"/>
    <w:rsid w:val="001A7D49"/>
    <w:rsid w:val="002057DB"/>
    <w:rsid w:val="00206541"/>
    <w:rsid w:val="00243F04"/>
    <w:rsid w:val="00253D2A"/>
    <w:rsid w:val="00291DF1"/>
    <w:rsid w:val="003003BB"/>
    <w:rsid w:val="003256DB"/>
    <w:rsid w:val="00354D8D"/>
    <w:rsid w:val="003C3DE1"/>
    <w:rsid w:val="003E3DAE"/>
    <w:rsid w:val="003E5414"/>
    <w:rsid w:val="003F0DEC"/>
    <w:rsid w:val="00405014"/>
    <w:rsid w:val="00410F05"/>
    <w:rsid w:val="004172C7"/>
    <w:rsid w:val="00422231"/>
    <w:rsid w:val="004508D3"/>
    <w:rsid w:val="0046301C"/>
    <w:rsid w:val="004667CB"/>
    <w:rsid w:val="004707D5"/>
    <w:rsid w:val="00476272"/>
    <w:rsid w:val="004B591B"/>
    <w:rsid w:val="00501D19"/>
    <w:rsid w:val="005130C7"/>
    <w:rsid w:val="005577C5"/>
    <w:rsid w:val="00563F9C"/>
    <w:rsid w:val="005743FA"/>
    <w:rsid w:val="005804C6"/>
    <w:rsid w:val="005C5EBC"/>
    <w:rsid w:val="005D24ED"/>
    <w:rsid w:val="005E61E9"/>
    <w:rsid w:val="005F3443"/>
    <w:rsid w:val="00600FA2"/>
    <w:rsid w:val="0060248F"/>
    <w:rsid w:val="00602B3A"/>
    <w:rsid w:val="006122D6"/>
    <w:rsid w:val="00644CEF"/>
    <w:rsid w:val="0065254C"/>
    <w:rsid w:val="00662779"/>
    <w:rsid w:val="00665333"/>
    <w:rsid w:val="006A15BA"/>
    <w:rsid w:val="006B4AC8"/>
    <w:rsid w:val="006C4DCF"/>
    <w:rsid w:val="006E0406"/>
    <w:rsid w:val="006F0204"/>
    <w:rsid w:val="006F2EC0"/>
    <w:rsid w:val="00703633"/>
    <w:rsid w:val="00711702"/>
    <w:rsid w:val="007134EC"/>
    <w:rsid w:val="00713B33"/>
    <w:rsid w:val="007365AC"/>
    <w:rsid w:val="00757C3E"/>
    <w:rsid w:val="00761D8E"/>
    <w:rsid w:val="007C2F50"/>
    <w:rsid w:val="007D1241"/>
    <w:rsid w:val="007E5409"/>
    <w:rsid w:val="0080610E"/>
    <w:rsid w:val="00814FF3"/>
    <w:rsid w:val="008771D6"/>
    <w:rsid w:val="008A7E9C"/>
    <w:rsid w:val="008B2860"/>
    <w:rsid w:val="008C5110"/>
    <w:rsid w:val="009003F7"/>
    <w:rsid w:val="00916AB9"/>
    <w:rsid w:val="009232E5"/>
    <w:rsid w:val="00962755"/>
    <w:rsid w:val="009630E1"/>
    <w:rsid w:val="00992278"/>
    <w:rsid w:val="00995894"/>
    <w:rsid w:val="009A217A"/>
    <w:rsid w:val="009B0859"/>
    <w:rsid w:val="009D6F9E"/>
    <w:rsid w:val="009D79B7"/>
    <w:rsid w:val="009E4D35"/>
    <w:rsid w:val="00A23EFA"/>
    <w:rsid w:val="00A242B2"/>
    <w:rsid w:val="00A76E84"/>
    <w:rsid w:val="00AA2AA4"/>
    <w:rsid w:val="00AA3425"/>
    <w:rsid w:val="00AB3014"/>
    <w:rsid w:val="00AD1937"/>
    <w:rsid w:val="00AE2F6C"/>
    <w:rsid w:val="00AF05D1"/>
    <w:rsid w:val="00AF4510"/>
    <w:rsid w:val="00B840E8"/>
    <w:rsid w:val="00B853C6"/>
    <w:rsid w:val="00C02389"/>
    <w:rsid w:val="00C1223F"/>
    <w:rsid w:val="00C13784"/>
    <w:rsid w:val="00C15DC1"/>
    <w:rsid w:val="00C70655"/>
    <w:rsid w:val="00C83C2F"/>
    <w:rsid w:val="00C84FBB"/>
    <w:rsid w:val="00C97C1F"/>
    <w:rsid w:val="00CB7FCF"/>
    <w:rsid w:val="00CC1FAA"/>
    <w:rsid w:val="00CC5042"/>
    <w:rsid w:val="00CF2E81"/>
    <w:rsid w:val="00CF38C7"/>
    <w:rsid w:val="00CF3A1B"/>
    <w:rsid w:val="00D13285"/>
    <w:rsid w:val="00D165CC"/>
    <w:rsid w:val="00D31386"/>
    <w:rsid w:val="00D50C81"/>
    <w:rsid w:val="00D80844"/>
    <w:rsid w:val="00D84AA8"/>
    <w:rsid w:val="00D97275"/>
    <w:rsid w:val="00E14E2F"/>
    <w:rsid w:val="00E20B8A"/>
    <w:rsid w:val="00E3112F"/>
    <w:rsid w:val="00E34810"/>
    <w:rsid w:val="00E777BC"/>
    <w:rsid w:val="00E83291"/>
    <w:rsid w:val="00E851CE"/>
    <w:rsid w:val="00EB4D6D"/>
    <w:rsid w:val="00F23439"/>
    <w:rsid w:val="00F62D56"/>
    <w:rsid w:val="00F6672E"/>
    <w:rsid w:val="00F753AE"/>
    <w:rsid w:val="00FA7BF8"/>
    <w:rsid w:val="00FB54E7"/>
    <w:rsid w:val="00FC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7AB53F68-3D94-4FD3-92F9-871E8F5C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4E7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916AB9"/>
    <w:pPr>
      <w:keepNext/>
      <w:keepLines/>
      <w:numPr>
        <w:numId w:val="1"/>
      </w:numPr>
      <w:spacing w:after="0" w:line="276" w:lineRule="auto"/>
      <w:jc w:val="left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F0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0F0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0F0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F05"/>
    <w:pPr>
      <w:keepNext/>
      <w:keepLines/>
      <w:numPr>
        <w:ilvl w:val="4"/>
        <w:numId w:val="1"/>
      </w:numPr>
      <w:spacing w:before="40" w:after="0" w:line="480" w:lineRule="auto"/>
      <w:jc w:val="left"/>
      <w:outlineLvl w:val="4"/>
    </w:pPr>
    <w:rPr>
      <w:rFonts w:asciiTheme="majorHAnsi" w:eastAsiaTheme="majorEastAsia" w:hAnsiTheme="majorHAnsi" w:cstheme="majorBidi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0F05"/>
    <w:pPr>
      <w:keepNext/>
      <w:keepLines/>
      <w:numPr>
        <w:ilvl w:val="5"/>
        <w:numId w:val="1"/>
      </w:numPr>
      <w:spacing w:before="40" w:after="0" w:line="480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0F05"/>
    <w:pPr>
      <w:keepNext/>
      <w:keepLines/>
      <w:numPr>
        <w:ilvl w:val="6"/>
        <w:numId w:val="1"/>
      </w:numPr>
      <w:spacing w:before="40" w:after="0" w:line="480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0F05"/>
    <w:pPr>
      <w:keepNext/>
      <w:keepLines/>
      <w:numPr>
        <w:ilvl w:val="7"/>
        <w:numId w:val="1"/>
      </w:numPr>
      <w:spacing w:before="40" w:after="0" w:line="480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0F05"/>
    <w:pPr>
      <w:keepNext/>
      <w:keepLines/>
      <w:numPr>
        <w:ilvl w:val="8"/>
        <w:numId w:val="1"/>
      </w:numPr>
      <w:spacing w:before="40" w:after="0" w:line="48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B33"/>
  </w:style>
  <w:style w:type="paragraph" w:styleId="Footer">
    <w:name w:val="footer"/>
    <w:basedOn w:val="Normal"/>
    <w:link w:val="Foot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B33"/>
  </w:style>
  <w:style w:type="paragraph" w:styleId="Title">
    <w:name w:val="Title"/>
    <w:basedOn w:val="Normal"/>
    <w:next w:val="Normal"/>
    <w:link w:val="TitleChar"/>
    <w:uiPriority w:val="10"/>
    <w:qFormat/>
    <w:rsid w:val="00FB54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5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54E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B54E7"/>
    <w:rPr>
      <w:rFonts w:eastAsiaTheme="minorEastAsia"/>
      <w:color w:val="5A5A5A" w:themeColor="text1" w:themeTint="A5"/>
      <w:spacing w:val="15"/>
    </w:rPr>
  </w:style>
  <w:style w:type="paragraph" w:customStyle="1" w:styleId="Author">
    <w:name w:val="Author"/>
    <w:basedOn w:val="Subtitle"/>
    <w:link w:val="AuthorChar"/>
    <w:qFormat/>
    <w:rsid w:val="00FB54E7"/>
    <w:pPr>
      <w:spacing w:before="480" w:after="480"/>
      <w:jc w:val="center"/>
    </w:pPr>
    <w:rPr>
      <w:color w:val="auto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16AB9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AuthorChar">
    <w:name w:val="Author Char"/>
    <w:basedOn w:val="SubtitleChar"/>
    <w:link w:val="Author"/>
    <w:rsid w:val="00FB54E7"/>
    <w:rPr>
      <w:rFonts w:eastAsiaTheme="minorEastAsia"/>
      <w:color w:val="5A5A5A" w:themeColor="text1" w:themeTint="A5"/>
      <w:spacing w:val="15"/>
      <w:sz w:val="36"/>
    </w:rPr>
  </w:style>
  <w:style w:type="paragraph" w:customStyle="1" w:styleId="PrologueHeading">
    <w:name w:val="Prologue Heading"/>
    <w:basedOn w:val="Heading1"/>
    <w:link w:val="PrologueHeadingChar"/>
    <w:qFormat/>
    <w:rsid w:val="003256DB"/>
    <w:pPr>
      <w:numPr>
        <w:numId w:val="0"/>
      </w:numPr>
      <w:spacing w:line="36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10F05"/>
    <w:rPr>
      <w:rFonts w:asciiTheme="majorHAnsi" w:eastAsiaTheme="majorEastAsia" w:hAnsiTheme="majorHAnsi" w:cstheme="majorBidi"/>
      <w:sz w:val="26"/>
      <w:szCs w:val="26"/>
    </w:rPr>
  </w:style>
  <w:style w:type="character" w:customStyle="1" w:styleId="PrologueHeadingChar">
    <w:name w:val="Prologue Heading Char"/>
    <w:basedOn w:val="Heading1Char"/>
    <w:link w:val="PrologueHeading"/>
    <w:rsid w:val="003256D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10F0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10F05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F05"/>
    <w:rPr>
      <w:rFonts w:asciiTheme="majorHAnsi" w:eastAsiaTheme="majorEastAsia" w:hAnsiTheme="majorHAnsi" w:cstheme="majorBidi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0F0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F05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F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F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/>
      <w:jc w:val="left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AF4510"/>
    <w:pPr>
      <w:tabs>
        <w:tab w:val="left" w:pos="1021"/>
        <w:tab w:val="right" w:leader="dot" w:pos="9016"/>
      </w:tabs>
      <w:spacing w:after="100" w:line="240" w:lineRule="auto"/>
      <w:jc w:val="left"/>
    </w:pPr>
    <w:rPr>
      <w:b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 w:line="240" w:lineRule="auto"/>
      <w:ind w:left="442" w:hanging="221"/>
    </w:pPr>
    <w:rPr>
      <w:i/>
    </w:rPr>
  </w:style>
  <w:style w:type="paragraph" w:styleId="TOC4">
    <w:name w:val="toc 4"/>
    <w:basedOn w:val="Normal"/>
    <w:next w:val="Normal"/>
    <w:autoRedefine/>
    <w:uiPriority w:val="39"/>
    <w:unhideWhenUsed/>
    <w:rsid w:val="00AF4510"/>
    <w:pPr>
      <w:spacing w:after="100" w:line="240" w:lineRule="auto"/>
      <w:ind w:left="663" w:hanging="221"/>
    </w:pPr>
    <w:rPr>
      <w:sz w:val="21"/>
    </w:rPr>
  </w:style>
  <w:style w:type="character" w:styleId="Hyperlink">
    <w:name w:val="Hyperlink"/>
    <w:basedOn w:val="DefaultParagraphFont"/>
    <w:uiPriority w:val="99"/>
    <w:unhideWhenUsed/>
    <w:rsid w:val="00410F05"/>
    <w:rPr>
      <w:color w:val="0563C1" w:themeColor="hyperlink"/>
      <w:u w:val="single"/>
    </w:rPr>
  </w:style>
  <w:style w:type="paragraph" w:customStyle="1" w:styleId="Figure">
    <w:name w:val="Figure"/>
    <w:basedOn w:val="Normal"/>
    <w:next w:val="Caption"/>
    <w:link w:val="FigureChar"/>
    <w:qFormat/>
    <w:rsid w:val="0005292F"/>
    <w:pPr>
      <w:spacing w:before="160" w:line="240" w:lineRule="auto"/>
      <w:jc w:val="center"/>
    </w:pPr>
  </w:style>
  <w:style w:type="paragraph" w:styleId="TableofFigures">
    <w:name w:val="table of figures"/>
    <w:basedOn w:val="Normal"/>
    <w:next w:val="Normal"/>
    <w:uiPriority w:val="99"/>
    <w:unhideWhenUsed/>
    <w:rsid w:val="000A5EA0"/>
    <w:pPr>
      <w:spacing w:after="0"/>
    </w:pPr>
  </w:style>
  <w:style w:type="paragraph" w:styleId="Caption">
    <w:name w:val="caption"/>
    <w:basedOn w:val="Normal"/>
    <w:next w:val="Normal"/>
    <w:uiPriority w:val="35"/>
    <w:unhideWhenUsed/>
    <w:qFormat/>
    <w:rsid w:val="00405014"/>
    <w:pPr>
      <w:spacing w:after="200" w:line="240" w:lineRule="auto"/>
      <w:jc w:val="left"/>
    </w:pPr>
    <w:rPr>
      <w:iCs/>
      <w:color w:val="44546A" w:themeColor="text2"/>
      <w:sz w:val="18"/>
      <w:szCs w:val="18"/>
    </w:rPr>
  </w:style>
  <w:style w:type="character" w:customStyle="1" w:styleId="FigureChar">
    <w:name w:val="Figure Char"/>
    <w:basedOn w:val="DefaultParagraphFont"/>
    <w:link w:val="Figure"/>
    <w:rsid w:val="0005292F"/>
  </w:style>
  <w:style w:type="paragraph" w:styleId="ListParagraph">
    <w:name w:val="List Paragraph"/>
    <w:basedOn w:val="Normal"/>
    <w:uiPriority w:val="34"/>
    <w:qFormat/>
    <w:rsid w:val="00D31386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F753AE"/>
  </w:style>
  <w:style w:type="paragraph" w:styleId="TOAHeading">
    <w:name w:val="toa heading"/>
    <w:basedOn w:val="Normal"/>
    <w:next w:val="Normal"/>
    <w:uiPriority w:val="99"/>
    <w:semiHidden/>
    <w:unhideWhenUsed/>
    <w:rsid w:val="00354D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542AE"/>
    <w:pPr>
      <w:spacing w:after="0" w:line="240" w:lineRule="auto"/>
      <w:ind w:left="220" w:hanging="22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B4AC8"/>
    <w:pPr>
      <w:tabs>
        <w:tab w:val="right" w:leader="dot" w:pos="9015"/>
      </w:tabs>
    </w:pPr>
    <w:rPr>
      <w:b/>
    </w:rPr>
  </w:style>
  <w:style w:type="paragraph" w:styleId="TOC5">
    <w:name w:val="toc 5"/>
    <w:basedOn w:val="Normal"/>
    <w:next w:val="Normal"/>
    <w:autoRedefine/>
    <w:uiPriority w:val="39"/>
    <w:unhideWhenUsed/>
    <w:rsid w:val="00AF4510"/>
    <w:pPr>
      <w:spacing w:after="100" w:line="240" w:lineRule="auto"/>
      <w:ind w:left="884" w:hanging="221"/>
    </w:pPr>
    <w:rPr>
      <w:sz w:val="20"/>
    </w:rPr>
  </w:style>
  <w:style w:type="paragraph" w:customStyle="1" w:styleId="EmentalHeading">
    <w:name w:val="E'mental Heading"/>
    <w:basedOn w:val="Heading3"/>
    <w:link w:val="EmentalHeadingChar"/>
    <w:qFormat/>
    <w:rsid w:val="00916AB9"/>
    <w:pPr>
      <w:numPr>
        <w:ilvl w:val="0"/>
        <w:numId w:val="0"/>
      </w:numPr>
    </w:pPr>
  </w:style>
  <w:style w:type="paragraph" w:customStyle="1" w:styleId="CpoundHeading">
    <w:name w:val="C'pound Heading"/>
    <w:basedOn w:val="Heading4"/>
    <w:link w:val="CpoundHeadingChar"/>
    <w:qFormat/>
    <w:rsid w:val="005130C7"/>
    <w:pPr>
      <w:numPr>
        <w:ilvl w:val="0"/>
        <w:numId w:val="0"/>
      </w:numPr>
    </w:pPr>
  </w:style>
  <w:style w:type="character" w:customStyle="1" w:styleId="EmentalHeadingChar">
    <w:name w:val="E'mental Heading Char"/>
    <w:basedOn w:val="Heading3Char"/>
    <w:link w:val="EmentalHeading"/>
    <w:rsid w:val="00916AB9"/>
    <w:rPr>
      <w:rFonts w:asciiTheme="majorHAnsi" w:eastAsiaTheme="majorEastAsia" w:hAnsiTheme="majorHAnsi" w:cstheme="majorBidi"/>
      <w:sz w:val="24"/>
      <w:szCs w:val="24"/>
    </w:rPr>
  </w:style>
  <w:style w:type="character" w:customStyle="1" w:styleId="CpoundHeadingChar">
    <w:name w:val="C'pound Heading Char"/>
    <w:basedOn w:val="Heading4Char"/>
    <w:link w:val="CpoundHeading"/>
    <w:rsid w:val="005130C7"/>
    <w:rPr>
      <w:rFonts w:asciiTheme="majorHAnsi" w:eastAsiaTheme="majorEastAsia" w:hAnsiTheme="majorHAnsi" w:cstheme="majorBidi"/>
      <w:i/>
      <w:iCs/>
    </w:rPr>
  </w:style>
  <w:style w:type="paragraph" w:customStyle="1" w:styleId="TitlePage">
    <w:name w:val="TitlePage"/>
    <w:rsid w:val="00243F04"/>
    <w:pPr>
      <w:spacing w:before="200" w:after="0" w:line="36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Captionfollowon">
    <w:name w:val="Caption follow on"/>
    <w:basedOn w:val="Caption"/>
    <w:next w:val="Normal"/>
    <w:qFormat/>
    <w:rsid w:val="00243F04"/>
    <w:pPr>
      <w:tabs>
        <w:tab w:val="left" w:pos="1418"/>
      </w:tabs>
      <w:spacing w:after="120" w:line="360" w:lineRule="auto"/>
      <w:ind w:left="1134"/>
    </w:pPr>
    <w:rPr>
      <w:rFonts w:ascii="Calibri" w:eastAsia="Times New Roman" w:hAnsi="Calibri" w:cs="Times New Roman"/>
      <w:iCs w:val="0"/>
      <w:color w:val="auto"/>
      <w:sz w:val="22"/>
      <w:szCs w:val="26"/>
    </w:rPr>
  </w:style>
  <w:style w:type="paragraph" w:customStyle="1" w:styleId="Contents">
    <w:name w:val="Contents"/>
    <w:next w:val="Normal"/>
    <w:qFormat/>
    <w:rsid w:val="00563F9C"/>
    <w:pPr>
      <w:spacing w:before="200" w:after="240" w:line="360" w:lineRule="auto"/>
      <w:outlineLvl w:val="0"/>
    </w:pPr>
    <w:rPr>
      <w:rFonts w:ascii="Calibri" w:eastAsia="Times New Roman" w:hAnsi="Calibri" w:cs="Arial"/>
      <w:b/>
      <w:bCs/>
      <w:kern w:val="32"/>
      <w:sz w:val="36"/>
      <w:szCs w:val="32"/>
    </w:rPr>
  </w:style>
  <w:style w:type="paragraph" w:customStyle="1" w:styleId="Declaration">
    <w:name w:val="Declaration"/>
    <w:qFormat/>
    <w:rsid w:val="00563F9C"/>
    <w:pPr>
      <w:spacing w:before="200" w:after="0" w:line="360" w:lineRule="auto"/>
      <w:ind w:left="6"/>
    </w:pPr>
    <w:rPr>
      <w:rFonts w:ascii="Calibri" w:eastAsia="Times New Roman" w:hAnsi="Calibri" w:cs="Times New Roman"/>
      <w:szCs w:val="24"/>
    </w:rPr>
  </w:style>
  <w:style w:type="paragraph" w:customStyle="1" w:styleId="Singlespace">
    <w:name w:val="Singlespace"/>
    <w:basedOn w:val="Normal"/>
    <w:link w:val="SinglespaceChar"/>
    <w:qFormat/>
    <w:rsid w:val="00563F9C"/>
    <w:pPr>
      <w:tabs>
        <w:tab w:val="right" w:leader="dot" w:pos="8198"/>
      </w:tabs>
      <w:spacing w:line="240" w:lineRule="auto"/>
    </w:pPr>
  </w:style>
  <w:style w:type="character" w:styleId="PlaceholderText">
    <w:name w:val="Placeholder Text"/>
    <w:basedOn w:val="DefaultParagraphFont"/>
    <w:uiPriority w:val="99"/>
    <w:semiHidden/>
    <w:rsid w:val="00563F9C"/>
    <w:rPr>
      <w:color w:val="808080"/>
    </w:rPr>
  </w:style>
  <w:style w:type="character" w:customStyle="1" w:styleId="SinglespaceChar">
    <w:name w:val="Singlespace Char"/>
    <w:basedOn w:val="DefaultParagraphFont"/>
    <w:link w:val="Singlespace"/>
    <w:rsid w:val="0056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26" Type="http://schemas.openxmlformats.org/officeDocument/2006/relationships/subDocument" Target="Chapters\Chapter%204.docx" TargetMode="Externa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footer" Target="footer2.xml"/><Relationship Id="rId12" Type="http://schemas.openxmlformats.org/officeDocument/2006/relationships/subDocument" Target="Chapters\Initial%20Material.docx" TargetMode="External"/><Relationship Id="rId17" Type="http://schemas.openxmlformats.org/officeDocument/2006/relationships/header" Target="header5.xml"/><Relationship Id="rId25" Type="http://schemas.openxmlformats.org/officeDocument/2006/relationships/subDocument" Target="Chapters\Chapter%203.docx" TargetMode="Externa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eader" Target="header6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er" Target="footer1.xml"/><Relationship Id="rId11" Type="http://schemas.openxmlformats.org/officeDocument/2006/relationships/footer" Target="footer4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eader" Target="header7.xml"/><Relationship Id="rId28" Type="http://schemas.openxmlformats.org/officeDocument/2006/relationships/footer" Target="footer10.xml"/><Relationship Id="rId10" Type="http://schemas.openxmlformats.org/officeDocument/2006/relationships/footer" Target="footer3.xml"/><Relationship Id="rId19" Type="http://schemas.openxmlformats.org/officeDocument/2006/relationships/subDocument" Target="Chapters\Chapter%201.docx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subDocument" Target="Chapters\Chapter%202.docx" TargetMode="External"/><Relationship Id="rId27" Type="http://schemas.openxmlformats.org/officeDocument/2006/relationships/header" Target="header8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!Files\EAN%20Legacy%20Goldup%202011-2015\Thesis%20Template\Soton%20Thes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>
  <b:Source>
    <b:Tag>TritPhOH</b:Tag>
    <b:SourceType>Misc</b:SourceType>
    <b:Guid>{FB51AA67-95EC-4437-896D-E6B80E26AA01}</b:Guid>
    <b:Title>4-(Tris(4-tert-butylphenyl)methyl)phenol</b:Title>
    <b:RefOrder>1</b:RefOrder>
  </b:Source>
</b:Sources>
</file>

<file path=customXml/itemProps1.xml><?xml version="1.0" encoding="utf-8"?>
<ds:datastoreItem xmlns:ds="http://schemas.openxmlformats.org/officeDocument/2006/customXml" ds:itemID="{7A54C4F9-DF71-45D4-AD41-058AE76AB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Soton Thesis.dotx</Template>
  <TotalTime>2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Modify Title and Author Name on the File &gt; Info Page</vt:lpstr>
    </vt:vector>
  </TitlesOfParts>
  <Company>Queen Mary, University of London</Company>
  <LinksUpToDate>false</LinksUpToDate>
  <CharactersWithSpaces>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Modify Title and Author Name on the File &gt; Info Page</dc:title>
  <dc:subject/>
  <dc:creator>Ed Neal</dc:creator>
  <cp:keywords/>
  <dc:description/>
  <cp:lastModifiedBy>Ed Neal</cp:lastModifiedBy>
  <cp:revision>2</cp:revision>
  <cp:lastPrinted>2015-04-14T12:13:00Z</cp:lastPrinted>
  <dcterms:created xsi:type="dcterms:W3CDTF">2016-01-21T15:08:00Z</dcterms:created>
  <dcterms:modified xsi:type="dcterms:W3CDTF">2016-01-21T15:10:00Z</dcterms:modified>
</cp:coreProperties>
</file>